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C6CB2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MATHEWE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fl.1483)</w:t>
      </w:r>
    </w:p>
    <w:p w14:paraId="0A42A4AF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</w:p>
    <w:p w14:paraId="39B49402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</w:p>
    <w:p w14:paraId="5F9EE0AC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3 Feb.1483</w:t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Berowe</w:t>
      </w:r>
      <w:proofErr w:type="spellEnd"/>
      <w:r>
        <w:rPr>
          <w:rFonts w:cs="Times New Roman"/>
          <w:szCs w:val="24"/>
          <w:lang w:val="en-GB"/>
        </w:rPr>
        <w:t xml:space="preserve"> of Berrow(q.v.) was pardoned for not appearing to answer</w:t>
      </w:r>
    </w:p>
    <w:p w14:paraId="6D1E1F6B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him touching a trespass.     (C.P.R. 1476-85 p.295)</w:t>
      </w:r>
    </w:p>
    <w:p w14:paraId="37A82C28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</w:p>
    <w:p w14:paraId="49B2BDBE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</w:p>
    <w:p w14:paraId="6925F93D" w14:textId="77777777" w:rsidR="005228B4" w:rsidRDefault="005228B4" w:rsidP="005228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November 2024</w:t>
      </w:r>
    </w:p>
    <w:p w14:paraId="2E21FA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014C0" w14:textId="77777777" w:rsidR="005228B4" w:rsidRDefault="005228B4" w:rsidP="009139A6">
      <w:r>
        <w:separator/>
      </w:r>
    </w:p>
  </w:endnote>
  <w:endnote w:type="continuationSeparator" w:id="0">
    <w:p w14:paraId="25E3E96B" w14:textId="77777777" w:rsidR="005228B4" w:rsidRDefault="005228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6CF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ED2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171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584FD" w14:textId="77777777" w:rsidR="005228B4" w:rsidRDefault="005228B4" w:rsidP="009139A6">
      <w:r>
        <w:separator/>
      </w:r>
    </w:p>
  </w:footnote>
  <w:footnote w:type="continuationSeparator" w:id="0">
    <w:p w14:paraId="4E81654E" w14:textId="77777777" w:rsidR="005228B4" w:rsidRDefault="005228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9E1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670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72F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B4"/>
    <w:rsid w:val="00030B35"/>
    <w:rsid w:val="000666E0"/>
    <w:rsid w:val="002510B7"/>
    <w:rsid w:val="00270799"/>
    <w:rsid w:val="005228B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C8B88"/>
  <w15:chartTrackingRefBased/>
  <w15:docId w15:val="{7C00A3FA-57A4-4735-971E-E1C236B5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2024-11-27T20:11:00Z</dcterms:created>
  <dcterms:modified xsi:type="dcterms:W3CDTF">2024-11-27T20:11:00Z</dcterms:modified>
</cp:coreProperties>
</file>